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E00" w:rsidRDefault="00C20E00" w:rsidP="00C20E00">
      <w:pPr>
        <w:jc w:val="center"/>
      </w:pPr>
    </w:p>
    <w:p w:rsidR="00C20E00" w:rsidRDefault="00C20E00" w:rsidP="00C20E00">
      <w:pPr>
        <w:jc w:val="center"/>
      </w:pPr>
    </w:p>
    <w:p w:rsidR="00C20E00" w:rsidRDefault="00870F8F" w:rsidP="00C20E00">
      <w:pPr>
        <w:jc w:val="center"/>
      </w:pPr>
      <w:r>
        <w:rPr>
          <w:noProof/>
          <w:lang w:val="en-IE" w:eastAsia="en-IE"/>
        </w:rPr>
        <w:drawing>
          <wp:anchor distT="0" distB="0" distL="114300" distR="114300" simplePos="0" relativeHeight="251657728" behindDoc="0" locked="0" layoutInCell="1" allowOverlap="1">
            <wp:simplePos x="0" y="0"/>
            <wp:positionH relativeFrom="column">
              <wp:posOffset>2171700</wp:posOffset>
            </wp:positionH>
            <wp:positionV relativeFrom="paragraph">
              <wp:posOffset>106680</wp:posOffset>
            </wp:positionV>
            <wp:extent cx="765810" cy="914400"/>
            <wp:effectExtent l="0" t="0" r="0" b="0"/>
            <wp:wrapNone/>
            <wp:docPr id="5" name="Picture 3" descr="shiel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ield logo"/>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5810" cy="914400"/>
                    </a:xfrm>
                    <a:prstGeom prst="rect">
                      <a:avLst/>
                    </a:prstGeom>
                    <a:noFill/>
                    <a:ln>
                      <a:noFill/>
                    </a:ln>
                  </pic:spPr>
                </pic:pic>
              </a:graphicData>
            </a:graphic>
          </wp:anchor>
        </w:drawing>
      </w:r>
    </w:p>
    <w:p w:rsidR="00C20E00" w:rsidRDefault="00C20E00" w:rsidP="00C20E00">
      <w:pPr>
        <w:jc w:val="center"/>
      </w:pPr>
    </w:p>
    <w:p w:rsidR="00C20E00" w:rsidRDefault="00C20E00" w:rsidP="00C20E00">
      <w:pPr>
        <w:jc w:val="center"/>
      </w:pPr>
    </w:p>
    <w:p w:rsidR="00C20E00" w:rsidRDefault="00C20E00" w:rsidP="00C20E00">
      <w:pPr>
        <w:jc w:val="center"/>
      </w:pPr>
    </w:p>
    <w:p w:rsidR="00C20E00" w:rsidRDefault="00C20E00" w:rsidP="00C20E00">
      <w:pPr>
        <w:jc w:val="center"/>
      </w:pPr>
    </w:p>
    <w:p w:rsidR="00C20E00" w:rsidRPr="00C20E00" w:rsidRDefault="00C20E00" w:rsidP="00C20E00">
      <w:pPr>
        <w:jc w:val="center"/>
        <w:rPr>
          <w:b/>
          <w:sz w:val="28"/>
          <w:szCs w:val="28"/>
        </w:rPr>
      </w:pPr>
    </w:p>
    <w:p w:rsidR="00C20E00" w:rsidRPr="00C20E00" w:rsidRDefault="00C20E00" w:rsidP="00C20E00">
      <w:pPr>
        <w:jc w:val="center"/>
        <w:rPr>
          <w:b/>
          <w:sz w:val="36"/>
          <w:szCs w:val="36"/>
        </w:rPr>
      </w:pPr>
      <w:r w:rsidRPr="00C20E00">
        <w:rPr>
          <w:b/>
          <w:sz w:val="36"/>
          <w:szCs w:val="36"/>
        </w:rPr>
        <w:t>THE SALVATION ARMY</w:t>
      </w:r>
    </w:p>
    <w:p w:rsidR="00C20E00" w:rsidRPr="00C20E00" w:rsidRDefault="00C20E00" w:rsidP="00C20E00">
      <w:pPr>
        <w:jc w:val="center"/>
        <w:rPr>
          <w:b/>
          <w:sz w:val="28"/>
          <w:szCs w:val="28"/>
        </w:rPr>
      </w:pPr>
    </w:p>
    <w:p w:rsidR="00C20E00" w:rsidRPr="00C20E00" w:rsidRDefault="00C20E00" w:rsidP="00C20E00">
      <w:pPr>
        <w:jc w:val="center"/>
        <w:rPr>
          <w:b/>
          <w:sz w:val="28"/>
          <w:szCs w:val="28"/>
        </w:rPr>
      </w:pPr>
      <w:smartTag w:uri="urn:schemas-microsoft-com:office:smarttags" w:element="City">
        <w:smartTag w:uri="urn:schemas-microsoft-com:office:smarttags" w:element="place">
          <w:r w:rsidRPr="00C20E00">
            <w:rPr>
              <w:b/>
              <w:sz w:val="28"/>
              <w:szCs w:val="28"/>
            </w:rPr>
            <w:t>GRANBY</w:t>
          </w:r>
        </w:smartTag>
      </w:smartTag>
      <w:r w:rsidRPr="00C20E00">
        <w:rPr>
          <w:b/>
          <w:sz w:val="28"/>
          <w:szCs w:val="28"/>
        </w:rPr>
        <w:t xml:space="preserve"> CENTRE</w:t>
      </w:r>
    </w:p>
    <w:p w:rsidR="00C20E00" w:rsidRPr="00C20E00" w:rsidRDefault="00C20E00" w:rsidP="00C20E00">
      <w:pPr>
        <w:jc w:val="center"/>
        <w:rPr>
          <w:b/>
          <w:sz w:val="28"/>
          <w:szCs w:val="28"/>
        </w:rPr>
      </w:pPr>
      <w:r w:rsidRPr="00C20E00">
        <w:rPr>
          <w:b/>
          <w:sz w:val="28"/>
          <w:szCs w:val="28"/>
        </w:rPr>
        <w:t xml:space="preserve">9 – 10 </w:t>
      </w:r>
      <w:smartTag w:uri="urn:schemas-microsoft-com:office:smarttags" w:element="City">
        <w:smartTag w:uri="urn:schemas-microsoft-com:office:smarttags" w:element="place">
          <w:r w:rsidRPr="00C20E00">
            <w:rPr>
              <w:b/>
              <w:sz w:val="28"/>
              <w:szCs w:val="28"/>
            </w:rPr>
            <w:t>GRANBY</w:t>
          </w:r>
        </w:smartTag>
      </w:smartTag>
      <w:r w:rsidRPr="00C20E00">
        <w:rPr>
          <w:b/>
          <w:sz w:val="28"/>
          <w:szCs w:val="28"/>
        </w:rPr>
        <w:t xml:space="preserve"> </w:t>
      </w:r>
      <w:smartTag w:uri="urn:schemas-microsoft-com:office:smarttags" w:element="stockticker">
        <w:r w:rsidRPr="00C20E00">
          <w:rPr>
            <w:b/>
            <w:sz w:val="28"/>
            <w:szCs w:val="28"/>
          </w:rPr>
          <w:t>ROW</w:t>
        </w:r>
      </w:smartTag>
    </w:p>
    <w:p w:rsidR="00C20E00" w:rsidRPr="00C20E00" w:rsidRDefault="00C20E00" w:rsidP="00C20E00">
      <w:pPr>
        <w:jc w:val="center"/>
        <w:rPr>
          <w:b/>
          <w:sz w:val="28"/>
          <w:szCs w:val="28"/>
        </w:rPr>
      </w:pPr>
      <w:smartTag w:uri="urn:schemas-microsoft-com:office:smarttags" w:element="City">
        <w:smartTag w:uri="urn:schemas-microsoft-com:office:smarttags" w:element="place">
          <w:r w:rsidRPr="00C20E00">
            <w:rPr>
              <w:b/>
              <w:sz w:val="28"/>
              <w:szCs w:val="28"/>
            </w:rPr>
            <w:t>DUBLIN</w:t>
          </w:r>
        </w:smartTag>
      </w:smartTag>
      <w:r w:rsidRPr="00C20E00">
        <w:rPr>
          <w:b/>
          <w:sz w:val="28"/>
          <w:szCs w:val="28"/>
        </w:rPr>
        <w:t xml:space="preserve"> 1</w:t>
      </w:r>
    </w:p>
    <w:p w:rsidR="00C20E00" w:rsidRDefault="00C20E00" w:rsidP="00C20E00">
      <w:pPr>
        <w:jc w:val="center"/>
      </w:pPr>
    </w:p>
    <w:p w:rsidR="00C20E00" w:rsidRDefault="00C20E00" w:rsidP="00C20E00">
      <w:pPr>
        <w:jc w:val="center"/>
      </w:pPr>
      <w:r>
        <w:t>Please complete and return with the completed application form</w:t>
      </w:r>
    </w:p>
    <w:p w:rsidR="00C20E00" w:rsidRDefault="00C20E00" w:rsidP="00C20E00">
      <w:pPr>
        <w:jc w:val="center"/>
      </w:pPr>
    </w:p>
    <w:p w:rsidR="00C20E00" w:rsidRDefault="00C20E00" w:rsidP="00C20E00">
      <w:pPr>
        <w:jc w:val="center"/>
      </w:pPr>
    </w:p>
    <w:p w:rsidR="00C20E00" w:rsidRDefault="00C20E00" w:rsidP="00C20E00">
      <w:r>
        <w:t>Name:</w:t>
      </w:r>
      <w:r>
        <w:tab/>
      </w:r>
      <w:r>
        <w:tab/>
      </w:r>
      <w:r>
        <w:tab/>
        <w:t>____________________________________</w:t>
      </w:r>
    </w:p>
    <w:p w:rsidR="00C20E00" w:rsidRDefault="00C20E00" w:rsidP="00C20E00"/>
    <w:p w:rsidR="00C20E00" w:rsidRDefault="00C20E00" w:rsidP="00C20E00">
      <w:r>
        <w:t>Address:</w:t>
      </w:r>
      <w:r>
        <w:tab/>
      </w:r>
      <w:r>
        <w:tab/>
        <w:t>____________________________________</w:t>
      </w:r>
    </w:p>
    <w:p w:rsidR="00C20E00" w:rsidRDefault="00C20E00" w:rsidP="00C20E00">
      <w:r>
        <w:tab/>
      </w:r>
      <w:r>
        <w:tab/>
      </w:r>
      <w:r>
        <w:tab/>
        <w:t>____________________________________</w:t>
      </w:r>
    </w:p>
    <w:p w:rsidR="00C20E00" w:rsidRDefault="00C20E00" w:rsidP="00C20E00">
      <w:r>
        <w:tab/>
      </w:r>
      <w:r>
        <w:tab/>
      </w:r>
      <w:r>
        <w:tab/>
        <w:t>____________________________________</w:t>
      </w:r>
    </w:p>
    <w:p w:rsidR="00C20E00" w:rsidRDefault="00C20E00" w:rsidP="00C20E00">
      <w:r>
        <w:tab/>
      </w:r>
      <w:r>
        <w:tab/>
      </w:r>
      <w:r>
        <w:tab/>
        <w:t>____________________________________</w:t>
      </w:r>
    </w:p>
    <w:p w:rsidR="00C20E00" w:rsidRDefault="00C20E00" w:rsidP="00C20E00"/>
    <w:p w:rsidR="00C20E00" w:rsidRDefault="00C20E00" w:rsidP="00C20E00">
      <w:r>
        <w:t>Telephone Number:</w:t>
      </w:r>
      <w:r>
        <w:tab/>
        <w:t>____________________________________</w:t>
      </w:r>
    </w:p>
    <w:p w:rsidR="00C20E00" w:rsidRDefault="00C20E00" w:rsidP="00C20E00"/>
    <w:p w:rsidR="00C20E00" w:rsidRDefault="00C20E00" w:rsidP="00C20E00">
      <w:pPr>
        <w:jc w:val="center"/>
      </w:pPr>
    </w:p>
    <w:p w:rsidR="00C20E00" w:rsidRDefault="00C20E00" w:rsidP="00C20E00">
      <w:pPr>
        <w:jc w:val="center"/>
      </w:pPr>
    </w:p>
    <w:p w:rsidR="00C20E00" w:rsidRDefault="00C20E00" w:rsidP="00C20E00">
      <w:pPr>
        <w:jc w:val="center"/>
      </w:pPr>
    </w:p>
    <w:p w:rsidR="00C20E00" w:rsidRDefault="00C20E00" w:rsidP="00C20E00">
      <w:pPr>
        <w:jc w:val="center"/>
      </w:pPr>
      <w:r>
        <w:t xml:space="preserve">The Salvation Army is a Christian Church and a Registered Charity </w:t>
      </w: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p>
    <w:p w:rsidR="001B3BA8" w:rsidRDefault="001B3BA8" w:rsidP="00C20E00">
      <w:pPr>
        <w:jc w:val="center"/>
      </w:pPr>
      <w:r>
        <w:lastRenderedPageBreak/>
        <w:t>THE SALVATION ARMY</w:t>
      </w:r>
    </w:p>
    <w:p w:rsidR="001B3BA8" w:rsidRDefault="001B3BA8" w:rsidP="00C20E00">
      <w:pPr>
        <w:jc w:val="center"/>
      </w:pPr>
      <w:r>
        <w:t>APPLICATION FORM</w:t>
      </w:r>
    </w:p>
    <w:p w:rsidR="001B3BA8" w:rsidRDefault="001B3BA8" w:rsidP="00C20E00">
      <w:pPr>
        <w:jc w:val="center"/>
      </w:pPr>
    </w:p>
    <w:p w:rsidR="001B3BA8" w:rsidRDefault="001B3BA8" w:rsidP="001B3BA8">
      <w:r>
        <w:t>Post Applied for:</w:t>
      </w:r>
      <w:r>
        <w:tab/>
      </w:r>
      <w:r>
        <w:tab/>
      </w:r>
      <w:r>
        <w:tab/>
        <w:t>________________________________</w:t>
      </w:r>
    </w:p>
    <w:p w:rsidR="001B3BA8" w:rsidRDefault="001B3BA8" w:rsidP="001B3BA8">
      <w:r>
        <w:t>Post Reference number:</w:t>
      </w:r>
      <w:r>
        <w:tab/>
      </w:r>
      <w:r>
        <w:tab/>
        <w:t>________________________________</w:t>
      </w:r>
    </w:p>
    <w:p w:rsidR="001B3BA8" w:rsidRDefault="001B3BA8" w:rsidP="001B3BA8">
      <w:r>
        <w:t xml:space="preserve">Please return completed form by </w:t>
      </w:r>
      <w:r>
        <w:tab/>
      </w:r>
      <w:r>
        <w:softHyphen/>
      </w:r>
      <w:r>
        <w:softHyphen/>
      </w:r>
      <w:r>
        <w:softHyphen/>
      </w:r>
      <w:r>
        <w:softHyphen/>
        <w:t>________________________________</w:t>
      </w:r>
    </w:p>
    <w:p w:rsidR="001B3BA8" w:rsidRDefault="001B3BA8" w:rsidP="001B3BA8"/>
    <w:p w:rsidR="001B3BA8" w:rsidRDefault="001B3BA8" w:rsidP="001B3BA8"/>
    <w:p w:rsidR="001B3BA8" w:rsidRDefault="001B3BA8" w:rsidP="001B3BA8"/>
    <w:p w:rsidR="001B3BA8" w:rsidRDefault="001B3BA8" w:rsidP="008E5FA3">
      <w:pPr>
        <w:numPr>
          <w:ilvl w:val="0"/>
          <w:numId w:val="1"/>
        </w:numPr>
      </w:pPr>
      <w:r>
        <w:t>EDUCATION AND QUALIFICATIONS</w:t>
      </w:r>
    </w:p>
    <w:p w:rsidR="001B3BA8" w:rsidRDefault="001B3BA8" w:rsidP="001B3BA8"/>
    <w:tbl>
      <w:tblPr>
        <w:tblStyle w:val="TableGrid"/>
        <w:tblW w:w="0" w:type="auto"/>
        <w:tblLook w:val="04A0"/>
      </w:tblPr>
      <w:tblGrid>
        <w:gridCol w:w="2518"/>
        <w:gridCol w:w="890"/>
        <w:gridCol w:w="811"/>
        <w:gridCol w:w="2126"/>
        <w:gridCol w:w="2177"/>
      </w:tblGrid>
      <w:tr w:rsidR="001B3BA8" w:rsidTr="001B3BA8">
        <w:tc>
          <w:tcPr>
            <w:tcW w:w="2518" w:type="dxa"/>
          </w:tcPr>
          <w:p w:rsidR="001B3BA8" w:rsidRDefault="001B3BA8" w:rsidP="001B3BA8">
            <w:r>
              <w:t>Course</w:t>
            </w:r>
          </w:p>
        </w:tc>
        <w:tc>
          <w:tcPr>
            <w:tcW w:w="890" w:type="dxa"/>
          </w:tcPr>
          <w:p w:rsidR="001B3BA8" w:rsidRDefault="001B3BA8" w:rsidP="001B3BA8">
            <w:r>
              <w:t>Start Date</w:t>
            </w:r>
          </w:p>
        </w:tc>
        <w:tc>
          <w:tcPr>
            <w:tcW w:w="811" w:type="dxa"/>
          </w:tcPr>
          <w:p w:rsidR="001B3BA8" w:rsidRDefault="001B3BA8" w:rsidP="001B3BA8">
            <w:r>
              <w:t>End Date</w:t>
            </w:r>
          </w:p>
        </w:tc>
        <w:tc>
          <w:tcPr>
            <w:tcW w:w="2126" w:type="dxa"/>
          </w:tcPr>
          <w:p w:rsidR="001B3BA8" w:rsidRDefault="001B3BA8" w:rsidP="001B3BA8">
            <w:r>
              <w:t>Subject</w:t>
            </w:r>
          </w:p>
        </w:tc>
        <w:tc>
          <w:tcPr>
            <w:tcW w:w="2177" w:type="dxa"/>
          </w:tcPr>
          <w:p w:rsidR="001B3BA8" w:rsidRDefault="001B3BA8" w:rsidP="001B3BA8">
            <w:r>
              <w:t xml:space="preserve">Qualification </w:t>
            </w:r>
          </w:p>
        </w:tc>
      </w:tr>
      <w:tr w:rsidR="001B3BA8" w:rsidTr="001B3BA8">
        <w:tc>
          <w:tcPr>
            <w:tcW w:w="2518" w:type="dxa"/>
          </w:tcPr>
          <w:p w:rsidR="001B3BA8" w:rsidRDefault="001B3BA8" w:rsidP="001B3BA8"/>
          <w:p w:rsidR="001B3BA8" w:rsidRDefault="001B3BA8" w:rsidP="001B3BA8"/>
          <w:p w:rsidR="001B3BA8" w:rsidRDefault="001B3BA8" w:rsidP="001B3BA8"/>
          <w:p w:rsidR="001B3BA8" w:rsidRDefault="001B3BA8" w:rsidP="001B3BA8"/>
          <w:p w:rsidR="001B3BA8" w:rsidRDefault="001B3BA8" w:rsidP="001B3BA8"/>
          <w:p w:rsidR="001B3BA8" w:rsidRDefault="001B3BA8" w:rsidP="001B3BA8"/>
          <w:p w:rsidR="001B3BA8" w:rsidRDefault="001B3BA8" w:rsidP="001B3BA8"/>
          <w:p w:rsidR="001B3BA8" w:rsidRDefault="001B3BA8" w:rsidP="001B3BA8"/>
        </w:tc>
        <w:tc>
          <w:tcPr>
            <w:tcW w:w="890" w:type="dxa"/>
          </w:tcPr>
          <w:p w:rsidR="001B3BA8" w:rsidRDefault="001B3BA8" w:rsidP="001B3BA8"/>
        </w:tc>
        <w:tc>
          <w:tcPr>
            <w:tcW w:w="811" w:type="dxa"/>
          </w:tcPr>
          <w:p w:rsidR="001B3BA8" w:rsidRDefault="001B3BA8" w:rsidP="001B3BA8"/>
        </w:tc>
        <w:tc>
          <w:tcPr>
            <w:tcW w:w="2126" w:type="dxa"/>
          </w:tcPr>
          <w:p w:rsidR="001B3BA8" w:rsidRDefault="001B3BA8" w:rsidP="001B3BA8"/>
        </w:tc>
        <w:tc>
          <w:tcPr>
            <w:tcW w:w="2177" w:type="dxa"/>
          </w:tcPr>
          <w:p w:rsidR="001B3BA8" w:rsidRDefault="001B3BA8" w:rsidP="001B3BA8"/>
        </w:tc>
      </w:tr>
    </w:tbl>
    <w:p w:rsidR="001B3BA8" w:rsidRDefault="001B3BA8" w:rsidP="001B3BA8"/>
    <w:p w:rsidR="001B3BA8" w:rsidRDefault="001B3BA8" w:rsidP="001B3BA8">
      <w:r>
        <w:t>FURTHER EDUCATION</w:t>
      </w:r>
    </w:p>
    <w:p w:rsidR="001B3BA8" w:rsidRDefault="001B3BA8" w:rsidP="001B3BA8">
      <w:r>
        <w:t>(please complete if you are currently studying for a qualification)</w:t>
      </w:r>
    </w:p>
    <w:tbl>
      <w:tblPr>
        <w:tblStyle w:val="TableGrid"/>
        <w:tblW w:w="0" w:type="auto"/>
        <w:tblLook w:val="04A0"/>
      </w:tblPr>
      <w:tblGrid>
        <w:gridCol w:w="2518"/>
        <w:gridCol w:w="890"/>
        <w:gridCol w:w="811"/>
        <w:gridCol w:w="2126"/>
        <w:gridCol w:w="2177"/>
      </w:tblGrid>
      <w:tr w:rsidR="001B3BA8" w:rsidTr="002E31E7">
        <w:tc>
          <w:tcPr>
            <w:tcW w:w="2518" w:type="dxa"/>
          </w:tcPr>
          <w:p w:rsidR="001B3BA8" w:rsidRDefault="001B3BA8" w:rsidP="002E31E7">
            <w:r>
              <w:t>Name of College / University</w:t>
            </w:r>
          </w:p>
        </w:tc>
        <w:tc>
          <w:tcPr>
            <w:tcW w:w="890" w:type="dxa"/>
          </w:tcPr>
          <w:p w:rsidR="001B3BA8" w:rsidRDefault="001B3BA8" w:rsidP="002E31E7">
            <w:r>
              <w:t>Start Date</w:t>
            </w:r>
          </w:p>
        </w:tc>
        <w:tc>
          <w:tcPr>
            <w:tcW w:w="811" w:type="dxa"/>
          </w:tcPr>
          <w:p w:rsidR="001B3BA8" w:rsidRDefault="001B3BA8" w:rsidP="002E31E7">
            <w:r>
              <w:t>End Date</w:t>
            </w:r>
          </w:p>
        </w:tc>
        <w:tc>
          <w:tcPr>
            <w:tcW w:w="2126" w:type="dxa"/>
          </w:tcPr>
          <w:p w:rsidR="001B3BA8" w:rsidRDefault="001B3BA8" w:rsidP="002E31E7">
            <w:r>
              <w:t>Subject</w:t>
            </w:r>
          </w:p>
        </w:tc>
        <w:tc>
          <w:tcPr>
            <w:tcW w:w="2177" w:type="dxa"/>
          </w:tcPr>
          <w:p w:rsidR="001B3BA8" w:rsidRDefault="001B3BA8" w:rsidP="002E31E7">
            <w:r>
              <w:t xml:space="preserve">Qualification </w:t>
            </w:r>
          </w:p>
        </w:tc>
      </w:tr>
      <w:tr w:rsidR="001B3BA8" w:rsidTr="002E31E7">
        <w:tc>
          <w:tcPr>
            <w:tcW w:w="2518" w:type="dxa"/>
          </w:tcPr>
          <w:p w:rsidR="001B3BA8" w:rsidRDefault="001B3BA8" w:rsidP="002E31E7"/>
          <w:p w:rsidR="001B3BA8" w:rsidRDefault="001B3BA8" w:rsidP="002E31E7"/>
          <w:p w:rsidR="001B3BA8" w:rsidRDefault="001B3BA8" w:rsidP="002E31E7"/>
          <w:p w:rsidR="001B3BA8" w:rsidRDefault="001B3BA8" w:rsidP="002E31E7"/>
          <w:p w:rsidR="001B3BA8" w:rsidRDefault="001B3BA8" w:rsidP="002E31E7"/>
          <w:p w:rsidR="001B3BA8" w:rsidRDefault="001B3BA8" w:rsidP="002E31E7"/>
        </w:tc>
        <w:tc>
          <w:tcPr>
            <w:tcW w:w="890" w:type="dxa"/>
          </w:tcPr>
          <w:p w:rsidR="001B3BA8" w:rsidRDefault="001B3BA8" w:rsidP="002E31E7"/>
        </w:tc>
        <w:tc>
          <w:tcPr>
            <w:tcW w:w="811" w:type="dxa"/>
          </w:tcPr>
          <w:p w:rsidR="001B3BA8" w:rsidRDefault="001B3BA8" w:rsidP="002E31E7"/>
        </w:tc>
        <w:tc>
          <w:tcPr>
            <w:tcW w:w="2126" w:type="dxa"/>
          </w:tcPr>
          <w:p w:rsidR="001B3BA8" w:rsidRDefault="001B3BA8" w:rsidP="002E31E7"/>
        </w:tc>
        <w:tc>
          <w:tcPr>
            <w:tcW w:w="2177" w:type="dxa"/>
          </w:tcPr>
          <w:p w:rsidR="001B3BA8" w:rsidRDefault="001B3BA8" w:rsidP="002E31E7"/>
        </w:tc>
      </w:tr>
    </w:tbl>
    <w:p w:rsidR="001B3BA8" w:rsidRDefault="001B3BA8" w:rsidP="001B3BA8"/>
    <w:p w:rsidR="001B3BA8" w:rsidRDefault="001B3BA8" w:rsidP="001B3BA8">
      <w:r>
        <w:t>MEMBERSHIP OF PROFESSIONAL BODY</w:t>
      </w:r>
    </w:p>
    <w:p w:rsidR="001B3BA8" w:rsidRDefault="001B3BA8" w:rsidP="001B3BA8">
      <w:r>
        <w:t>(Please state what grade of membership)</w:t>
      </w:r>
    </w:p>
    <w:tbl>
      <w:tblPr>
        <w:tblStyle w:val="TableGrid"/>
        <w:tblW w:w="0" w:type="auto"/>
        <w:tblLook w:val="04A0"/>
      </w:tblPr>
      <w:tblGrid>
        <w:gridCol w:w="8522"/>
      </w:tblGrid>
      <w:tr w:rsidR="001B3BA8" w:rsidTr="001B3BA8">
        <w:tc>
          <w:tcPr>
            <w:tcW w:w="8522" w:type="dxa"/>
          </w:tcPr>
          <w:p w:rsidR="001B3BA8" w:rsidRDefault="001B3BA8" w:rsidP="001B3BA8"/>
          <w:p w:rsidR="001B3BA8" w:rsidRDefault="001B3BA8" w:rsidP="001B3BA8"/>
          <w:p w:rsidR="001B3BA8" w:rsidRDefault="001B3BA8" w:rsidP="001B3BA8"/>
          <w:p w:rsidR="001B3BA8" w:rsidRDefault="001B3BA8" w:rsidP="001B3BA8"/>
        </w:tc>
      </w:tr>
    </w:tbl>
    <w:p w:rsidR="001B3BA8" w:rsidRDefault="001B3BA8" w:rsidP="001B3BA8"/>
    <w:p w:rsidR="001B3BA8" w:rsidRDefault="001B3BA8" w:rsidP="001B3BA8">
      <w:r>
        <w:t>COMMUNITY / VOLUNTEER EXPERIENCE</w:t>
      </w:r>
    </w:p>
    <w:tbl>
      <w:tblPr>
        <w:tblStyle w:val="TableGrid"/>
        <w:tblW w:w="0" w:type="auto"/>
        <w:tblLook w:val="04A0"/>
      </w:tblPr>
      <w:tblGrid>
        <w:gridCol w:w="2518"/>
        <w:gridCol w:w="890"/>
        <w:gridCol w:w="811"/>
        <w:gridCol w:w="2126"/>
        <w:gridCol w:w="2177"/>
      </w:tblGrid>
      <w:tr w:rsidR="001B3BA8" w:rsidTr="002E31E7">
        <w:tc>
          <w:tcPr>
            <w:tcW w:w="2518" w:type="dxa"/>
          </w:tcPr>
          <w:p w:rsidR="001B3BA8" w:rsidRDefault="001B3BA8" w:rsidP="002E31E7">
            <w:r>
              <w:t>Name and Address of organisation</w:t>
            </w:r>
          </w:p>
        </w:tc>
        <w:tc>
          <w:tcPr>
            <w:tcW w:w="890" w:type="dxa"/>
          </w:tcPr>
          <w:p w:rsidR="001B3BA8" w:rsidRDefault="001B3BA8" w:rsidP="002E31E7">
            <w:r>
              <w:t>Dates from</w:t>
            </w:r>
          </w:p>
        </w:tc>
        <w:tc>
          <w:tcPr>
            <w:tcW w:w="811" w:type="dxa"/>
          </w:tcPr>
          <w:p w:rsidR="001B3BA8" w:rsidRDefault="001B3BA8" w:rsidP="002E31E7">
            <w:r>
              <w:t>Dates To</w:t>
            </w:r>
          </w:p>
        </w:tc>
        <w:tc>
          <w:tcPr>
            <w:tcW w:w="2126" w:type="dxa"/>
          </w:tcPr>
          <w:p w:rsidR="001B3BA8" w:rsidRDefault="001B3BA8" w:rsidP="002E31E7">
            <w:r>
              <w:t>Job Title</w:t>
            </w:r>
          </w:p>
        </w:tc>
        <w:tc>
          <w:tcPr>
            <w:tcW w:w="2177" w:type="dxa"/>
          </w:tcPr>
          <w:p w:rsidR="001B3BA8" w:rsidRDefault="001B3BA8" w:rsidP="002E31E7">
            <w:r>
              <w:t xml:space="preserve">Responsibilities </w:t>
            </w:r>
          </w:p>
        </w:tc>
      </w:tr>
      <w:tr w:rsidR="001B3BA8" w:rsidTr="002E31E7">
        <w:tc>
          <w:tcPr>
            <w:tcW w:w="2518" w:type="dxa"/>
          </w:tcPr>
          <w:p w:rsidR="001B3BA8" w:rsidRDefault="001B3BA8" w:rsidP="002E31E7"/>
          <w:p w:rsidR="001B3BA8" w:rsidRDefault="001B3BA8" w:rsidP="002E31E7"/>
          <w:p w:rsidR="001B3BA8" w:rsidRDefault="001B3BA8" w:rsidP="002E31E7"/>
          <w:p w:rsidR="001B3BA8" w:rsidRDefault="001B3BA8" w:rsidP="002E31E7"/>
          <w:p w:rsidR="001B3BA8" w:rsidRDefault="001B3BA8" w:rsidP="002E31E7"/>
          <w:p w:rsidR="001B3BA8" w:rsidRDefault="001B3BA8" w:rsidP="002E31E7"/>
          <w:p w:rsidR="001B3BA8" w:rsidRDefault="001B3BA8" w:rsidP="002E31E7"/>
        </w:tc>
        <w:tc>
          <w:tcPr>
            <w:tcW w:w="890" w:type="dxa"/>
          </w:tcPr>
          <w:p w:rsidR="001B3BA8" w:rsidRDefault="001B3BA8" w:rsidP="002E31E7"/>
        </w:tc>
        <w:tc>
          <w:tcPr>
            <w:tcW w:w="811" w:type="dxa"/>
          </w:tcPr>
          <w:p w:rsidR="001B3BA8" w:rsidRDefault="001B3BA8" w:rsidP="002E31E7"/>
        </w:tc>
        <w:tc>
          <w:tcPr>
            <w:tcW w:w="2126" w:type="dxa"/>
          </w:tcPr>
          <w:p w:rsidR="001B3BA8" w:rsidRDefault="001B3BA8" w:rsidP="002E31E7"/>
        </w:tc>
        <w:tc>
          <w:tcPr>
            <w:tcW w:w="2177" w:type="dxa"/>
          </w:tcPr>
          <w:p w:rsidR="001B3BA8" w:rsidRDefault="001B3BA8" w:rsidP="002E31E7"/>
        </w:tc>
      </w:tr>
    </w:tbl>
    <w:p w:rsidR="001B3BA8" w:rsidRDefault="001B3BA8" w:rsidP="008E5FA3">
      <w:pPr>
        <w:numPr>
          <w:ilvl w:val="0"/>
          <w:numId w:val="1"/>
        </w:numPr>
      </w:pPr>
      <w:r>
        <w:lastRenderedPageBreak/>
        <w:t>EMPLOYMENT HISTORY</w:t>
      </w:r>
    </w:p>
    <w:p w:rsidR="001B3BA8" w:rsidRDefault="001B3BA8" w:rsidP="001B3BA8">
      <w:r>
        <w:t>(please include details of your most recent employment here, and use the space below to give details of other employment, working backwards from the most recent)</w:t>
      </w:r>
    </w:p>
    <w:p w:rsidR="001B3BA8" w:rsidRDefault="001B3BA8" w:rsidP="001B3BA8"/>
    <w:tbl>
      <w:tblPr>
        <w:tblStyle w:val="TableGrid"/>
        <w:tblW w:w="0" w:type="auto"/>
        <w:tblLayout w:type="fixed"/>
        <w:tblLook w:val="04A0"/>
      </w:tblPr>
      <w:tblGrid>
        <w:gridCol w:w="1951"/>
        <w:gridCol w:w="2126"/>
        <w:gridCol w:w="1276"/>
        <w:gridCol w:w="1276"/>
        <w:gridCol w:w="1893"/>
      </w:tblGrid>
      <w:tr w:rsidR="008E5FA3" w:rsidRPr="00870F8F" w:rsidTr="008E5FA3">
        <w:tc>
          <w:tcPr>
            <w:tcW w:w="1951" w:type="dxa"/>
          </w:tcPr>
          <w:p w:rsidR="008E5FA3" w:rsidRPr="00870F8F" w:rsidRDefault="008E5FA3" w:rsidP="001B3BA8">
            <w:pPr>
              <w:rPr>
                <w:sz w:val="20"/>
                <w:szCs w:val="20"/>
              </w:rPr>
            </w:pPr>
            <w:r w:rsidRPr="00870F8F">
              <w:rPr>
                <w:sz w:val="20"/>
                <w:szCs w:val="20"/>
              </w:rPr>
              <w:t>Name and Address of employer and nature of business</w:t>
            </w:r>
          </w:p>
        </w:tc>
        <w:tc>
          <w:tcPr>
            <w:tcW w:w="2126" w:type="dxa"/>
          </w:tcPr>
          <w:p w:rsidR="008E5FA3" w:rsidRPr="00870F8F" w:rsidRDefault="008E5FA3" w:rsidP="001B3BA8">
            <w:pPr>
              <w:rPr>
                <w:sz w:val="20"/>
                <w:szCs w:val="20"/>
              </w:rPr>
            </w:pPr>
            <w:r w:rsidRPr="00870F8F">
              <w:rPr>
                <w:sz w:val="20"/>
                <w:szCs w:val="20"/>
              </w:rPr>
              <w:t>Position held and brief description of responsibilities</w:t>
            </w:r>
          </w:p>
        </w:tc>
        <w:tc>
          <w:tcPr>
            <w:tcW w:w="1276" w:type="dxa"/>
          </w:tcPr>
          <w:p w:rsidR="008E5FA3" w:rsidRPr="00870F8F" w:rsidRDefault="008E5FA3" w:rsidP="001B3BA8">
            <w:pPr>
              <w:rPr>
                <w:sz w:val="20"/>
                <w:szCs w:val="20"/>
              </w:rPr>
            </w:pPr>
            <w:r w:rsidRPr="00870F8F">
              <w:rPr>
                <w:sz w:val="20"/>
                <w:szCs w:val="20"/>
              </w:rPr>
              <w:t>From</w:t>
            </w:r>
          </w:p>
          <w:p w:rsidR="008E5FA3" w:rsidRPr="00870F8F" w:rsidRDefault="008E5FA3" w:rsidP="001B3BA8">
            <w:pPr>
              <w:rPr>
                <w:sz w:val="20"/>
                <w:szCs w:val="20"/>
              </w:rPr>
            </w:pPr>
            <w:r w:rsidRPr="00870F8F">
              <w:rPr>
                <w:sz w:val="20"/>
                <w:szCs w:val="20"/>
              </w:rPr>
              <w:t>(month/year)</w:t>
            </w:r>
          </w:p>
        </w:tc>
        <w:tc>
          <w:tcPr>
            <w:tcW w:w="1276" w:type="dxa"/>
          </w:tcPr>
          <w:p w:rsidR="008E5FA3" w:rsidRPr="00870F8F" w:rsidRDefault="008E5FA3" w:rsidP="001B3BA8">
            <w:pPr>
              <w:rPr>
                <w:sz w:val="20"/>
                <w:szCs w:val="20"/>
              </w:rPr>
            </w:pPr>
            <w:r w:rsidRPr="00870F8F">
              <w:rPr>
                <w:sz w:val="20"/>
                <w:szCs w:val="20"/>
              </w:rPr>
              <w:t>To</w:t>
            </w:r>
          </w:p>
          <w:p w:rsidR="008E5FA3" w:rsidRPr="00870F8F" w:rsidRDefault="008E5FA3" w:rsidP="001B3BA8">
            <w:pPr>
              <w:rPr>
                <w:sz w:val="20"/>
                <w:szCs w:val="20"/>
              </w:rPr>
            </w:pPr>
            <w:r w:rsidRPr="00870F8F">
              <w:rPr>
                <w:sz w:val="20"/>
                <w:szCs w:val="20"/>
              </w:rPr>
              <w:t>(month/year)</w:t>
            </w:r>
          </w:p>
        </w:tc>
        <w:tc>
          <w:tcPr>
            <w:tcW w:w="1893" w:type="dxa"/>
          </w:tcPr>
          <w:p w:rsidR="008E5FA3" w:rsidRPr="00870F8F" w:rsidRDefault="008E5FA3" w:rsidP="001B3BA8">
            <w:pPr>
              <w:rPr>
                <w:sz w:val="20"/>
                <w:szCs w:val="20"/>
              </w:rPr>
            </w:pPr>
            <w:r w:rsidRPr="00870F8F">
              <w:rPr>
                <w:sz w:val="20"/>
                <w:szCs w:val="20"/>
              </w:rPr>
              <w:t>Salary and reason for leaving</w:t>
            </w:r>
          </w:p>
        </w:tc>
      </w:tr>
      <w:tr w:rsidR="008E5FA3" w:rsidTr="008E5FA3">
        <w:tc>
          <w:tcPr>
            <w:tcW w:w="1951" w:type="dxa"/>
          </w:tcPr>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p w:rsidR="008E5FA3" w:rsidRDefault="008E5FA3" w:rsidP="001B3BA8"/>
        </w:tc>
        <w:tc>
          <w:tcPr>
            <w:tcW w:w="2126" w:type="dxa"/>
          </w:tcPr>
          <w:p w:rsidR="008E5FA3" w:rsidRDefault="008E5FA3" w:rsidP="001B3BA8"/>
        </w:tc>
        <w:tc>
          <w:tcPr>
            <w:tcW w:w="1276" w:type="dxa"/>
          </w:tcPr>
          <w:p w:rsidR="008E5FA3" w:rsidRDefault="008E5FA3" w:rsidP="001B3BA8"/>
        </w:tc>
        <w:tc>
          <w:tcPr>
            <w:tcW w:w="1276" w:type="dxa"/>
          </w:tcPr>
          <w:p w:rsidR="008E5FA3" w:rsidRDefault="008E5FA3" w:rsidP="001B3BA8"/>
        </w:tc>
        <w:tc>
          <w:tcPr>
            <w:tcW w:w="1893" w:type="dxa"/>
          </w:tcPr>
          <w:p w:rsidR="008E5FA3" w:rsidRDefault="008E5FA3" w:rsidP="001B3BA8"/>
        </w:tc>
      </w:tr>
    </w:tbl>
    <w:p w:rsidR="001B3BA8" w:rsidRDefault="001B3BA8" w:rsidP="001B3BA8"/>
    <w:p w:rsidR="008E5FA3" w:rsidRDefault="008E5FA3" w:rsidP="001B3BA8">
      <w:r>
        <w:t>How much notice does your present employer need?</w:t>
      </w:r>
    </w:p>
    <w:p w:rsidR="008E5FA3" w:rsidRDefault="008E5FA3" w:rsidP="001B3BA8"/>
    <w:p w:rsidR="008E5FA3" w:rsidRDefault="008E5FA3" w:rsidP="001B3BA8">
      <w:r>
        <w:t xml:space="preserve">REFERENCES: Please give the names and addresses of two referees. These should include your present or last employer. Students should include head teacher, tutor, professor, as appropriate. These should NOT be members of your family. </w:t>
      </w:r>
    </w:p>
    <w:p w:rsidR="008E5FA3" w:rsidRDefault="008E5FA3" w:rsidP="001B3BA8">
      <w:r>
        <w:t>Can we contact your present or last employer before you are interviewed? YES/NO</w:t>
      </w:r>
    </w:p>
    <w:p w:rsidR="008E5FA3" w:rsidRDefault="008E5FA3" w:rsidP="001B3BA8"/>
    <w:tbl>
      <w:tblPr>
        <w:tblStyle w:val="TableGrid"/>
        <w:tblW w:w="0" w:type="auto"/>
        <w:tblLook w:val="04A0"/>
      </w:tblPr>
      <w:tblGrid>
        <w:gridCol w:w="4261"/>
        <w:gridCol w:w="4261"/>
      </w:tblGrid>
      <w:tr w:rsidR="008E5FA3" w:rsidTr="008E5FA3">
        <w:tc>
          <w:tcPr>
            <w:tcW w:w="4261" w:type="dxa"/>
          </w:tcPr>
          <w:p w:rsidR="008E5FA3" w:rsidRDefault="008E5FA3" w:rsidP="001B3BA8">
            <w:r>
              <w:t>REFEREE 1</w:t>
            </w:r>
          </w:p>
        </w:tc>
        <w:tc>
          <w:tcPr>
            <w:tcW w:w="4261" w:type="dxa"/>
          </w:tcPr>
          <w:p w:rsidR="008E5FA3" w:rsidRDefault="008E5FA3" w:rsidP="001B3BA8">
            <w:r>
              <w:t>REFEREE 2</w:t>
            </w:r>
          </w:p>
        </w:tc>
      </w:tr>
      <w:tr w:rsidR="008E5FA3" w:rsidTr="008E5FA3">
        <w:tc>
          <w:tcPr>
            <w:tcW w:w="4261" w:type="dxa"/>
          </w:tcPr>
          <w:p w:rsidR="008E5FA3" w:rsidRDefault="008E5FA3" w:rsidP="001B3BA8">
            <w:r>
              <w:t>Name:      _________________</w:t>
            </w:r>
          </w:p>
          <w:p w:rsidR="008E5FA3" w:rsidRDefault="008E5FA3" w:rsidP="001B3BA8">
            <w:r>
              <w:t>Position:  _________________</w:t>
            </w:r>
          </w:p>
          <w:p w:rsidR="008E5FA3" w:rsidRDefault="008E5FA3" w:rsidP="001B3BA8">
            <w:r>
              <w:t>Address:  _________________</w:t>
            </w:r>
          </w:p>
          <w:p w:rsidR="008E5FA3" w:rsidRDefault="008E5FA3" w:rsidP="001B3BA8">
            <w:r>
              <w:t xml:space="preserve">                 _________________</w:t>
            </w:r>
          </w:p>
          <w:p w:rsidR="008E5FA3" w:rsidRDefault="008E5FA3" w:rsidP="001B3BA8">
            <w:r>
              <w:t xml:space="preserve">                 _________________</w:t>
            </w:r>
          </w:p>
          <w:p w:rsidR="008E5FA3" w:rsidRDefault="008E5FA3" w:rsidP="001B3BA8">
            <w:r>
              <w:t>Telephone No:</w:t>
            </w:r>
          </w:p>
        </w:tc>
        <w:tc>
          <w:tcPr>
            <w:tcW w:w="4261" w:type="dxa"/>
          </w:tcPr>
          <w:p w:rsidR="008E5FA3" w:rsidRDefault="008E5FA3" w:rsidP="002E31E7">
            <w:r>
              <w:t>Name:      _________________</w:t>
            </w:r>
          </w:p>
          <w:p w:rsidR="008E5FA3" w:rsidRDefault="008E5FA3" w:rsidP="002E31E7">
            <w:r>
              <w:t>Position:  _________________</w:t>
            </w:r>
          </w:p>
          <w:p w:rsidR="008E5FA3" w:rsidRDefault="008E5FA3" w:rsidP="002E31E7">
            <w:r>
              <w:t>Address:  _________________</w:t>
            </w:r>
          </w:p>
          <w:p w:rsidR="008E5FA3" w:rsidRDefault="008E5FA3" w:rsidP="002E31E7">
            <w:r>
              <w:t xml:space="preserve">                 _________________</w:t>
            </w:r>
          </w:p>
          <w:p w:rsidR="008E5FA3" w:rsidRDefault="008E5FA3" w:rsidP="002E31E7">
            <w:r>
              <w:t xml:space="preserve">                 _________________</w:t>
            </w:r>
          </w:p>
          <w:p w:rsidR="008E5FA3" w:rsidRDefault="008E5FA3" w:rsidP="002E31E7">
            <w:r>
              <w:t>Telephone No:</w:t>
            </w:r>
          </w:p>
        </w:tc>
      </w:tr>
    </w:tbl>
    <w:p w:rsidR="008E5FA3" w:rsidRDefault="008E5FA3" w:rsidP="001B3BA8"/>
    <w:p w:rsidR="00870F8F" w:rsidRDefault="00870F8F" w:rsidP="001B3BA8">
      <w:bookmarkStart w:id="0" w:name="_GoBack"/>
      <w:bookmarkEnd w:id="0"/>
    </w:p>
    <w:tbl>
      <w:tblPr>
        <w:tblStyle w:val="TableGrid"/>
        <w:tblW w:w="0" w:type="auto"/>
        <w:tblLook w:val="04A0"/>
      </w:tblPr>
      <w:tblGrid>
        <w:gridCol w:w="8522"/>
      </w:tblGrid>
      <w:tr w:rsidR="008E5FA3" w:rsidTr="008E5FA3">
        <w:tc>
          <w:tcPr>
            <w:tcW w:w="8522" w:type="dxa"/>
          </w:tcPr>
          <w:p w:rsidR="008E5FA3" w:rsidRDefault="008E5FA3" w:rsidP="001B3BA8">
            <w:r>
              <w:lastRenderedPageBreak/>
              <w:t>Please state how many absences there have been in your attendance record over the last two years:</w:t>
            </w:r>
          </w:p>
          <w:p w:rsidR="008E5FA3" w:rsidRDefault="008E5FA3" w:rsidP="001B3BA8"/>
          <w:p w:rsidR="008E5FA3" w:rsidRDefault="008E5FA3" w:rsidP="001B3BA8"/>
          <w:p w:rsidR="008E5FA3" w:rsidRDefault="008E5FA3" w:rsidP="001B3BA8"/>
        </w:tc>
      </w:tr>
    </w:tbl>
    <w:p w:rsidR="008E5FA3" w:rsidRDefault="008E5FA3" w:rsidP="001B3BA8"/>
    <w:p w:rsidR="008E5FA3" w:rsidRDefault="008E5FA3" w:rsidP="008E5FA3">
      <w:pPr>
        <w:numPr>
          <w:ilvl w:val="0"/>
          <w:numId w:val="1"/>
        </w:numPr>
      </w:pPr>
      <w:r>
        <w:t>Please supply further details in support of your application, including any relevant experience or training, stating why you are applying for this post</w:t>
      </w:r>
    </w:p>
    <w:tbl>
      <w:tblPr>
        <w:tblStyle w:val="TableGrid"/>
        <w:tblW w:w="0" w:type="auto"/>
        <w:tblLook w:val="04A0"/>
      </w:tblPr>
      <w:tblGrid>
        <w:gridCol w:w="8522"/>
      </w:tblGrid>
      <w:tr w:rsidR="00870F8F" w:rsidTr="00870F8F">
        <w:tc>
          <w:tcPr>
            <w:tcW w:w="8522" w:type="dxa"/>
          </w:tcPr>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p w:rsidR="00870F8F" w:rsidRDefault="00870F8F" w:rsidP="008E5FA3"/>
        </w:tc>
      </w:tr>
    </w:tbl>
    <w:p w:rsidR="008E5FA3" w:rsidRDefault="008E5FA3" w:rsidP="008E5FA3"/>
    <w:tbl>
      <w:tblPr>
        <w:tblStyle w:val="TableGrid"/>
        <w:tblW w:w="0" w:type="auto"/>
        <w:tblLook w:val="04A0"/>
      </w:tblPr>
      <w:tblGrid>
        <w:gridCol w:w="8522"/>
      </w:tblGrid>
      <w:tr w:rsidR="00870F8F" w:rsidTr="00870F8F">
        <w:tc>
          <w:tcPr>
            <w:tcW w:w="8522" w:type="dxa"/>
          </w:tcPr>
          <w:p w:rsidR="00870F8F" w:rsidRDefault="00870F8F" w:rsidP="008E5FA3">
            <w:r>
              <w:rPr>
                <w:noProof/>
                <w:lang w:val="en-IE" w:eastAsia="en-IE"/>
              </w:rPr>
              <w:lastRenderedPageBreak/>
              <w:drawing>
                <wp:inline distT="0" distB="0" distL="0" distR="0">
                  <wp:extent cx="5267960" cy="1228090"/>
                  <wp:effectExtent l="0" t="0" r="889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7960" cy="1228090"/>
                          </a:xfrm>
                          <a:prstGeom prst="rect">
                            <a:avLst/>
                          </a:prstGeom>
                          <a:noFill/>
                          <a:ln>
                            <a:noFill/>
                          </a:ln>
                        </pic:spPr>
                      </pic:pic>
                    </a:graphicData>
                  </a:graphic>
                </wp:inline>
              </w:drawing>
            </w:r>
          </w:p>
        </w:tc>
      </w:tr>
      <w:tr w:rsidR="00870F8F" w:rsidTr="00870F8F">
        <w:tc>
          <w:tcPr>
            <w:tcW w:w="8522" w:type="dxa"/>
          </w:tcPr>
          <w:p w:rsidR="00870F8F" w:rsidRDefault="00870F8F" w:rsidP="008E5FA3">
            <w:r>
              <w:t xml:space="preserve">N.B. Applicants may be required to attend a Doctor, chosen by the organisation, for an independent medical assessment before commencing employment, or during their employment, as deemed necessary. </w:t>
            </w:r>
          </w:p>
        </w:tc>
      </w:tr>
    </w:tbl>
    <w:p w:rsidR="00870F8F" w:rsidRDefault="00870F8F" w:rsidP="008E5FA3"/>
    <w:p w:rsidR="00870F8F" w:rsidRDefault="00870F8F" w:rsidP="008E5FA3"/>
    <w:p w:rsidR="00870F8F" w:rsidRDefault="00870F8F" w:rsidP="008E5FA3">
      <w:r>
        <w:t>DECLARATION AND UNDERTAKING</w:t>
      </w:r>
    </w:p>
    <w:p w:rsidR="00870F8F" w:rsidRDefault="00870F8F" w:rsidP="008E5FA3"/>
    <w:p w:rsidR="00870F8F" w:rsidRDefault="00870F8F" w:rsidP="008E5FA3">
      <w:r>
        <w:t>I hereby declare that the information given in my application is correct to the best of my knowledge. I undertake to comply with the reasonable requirements of my employer in respect of personal conduct during working hours</w:t>
      </w:r>
    </w:p>
    <w:p w:rsidR="00870F8F" w:rsidRDefault="00870F8F" w:rsidP="008E5FA3"/>
    <w:p w:rsidR="00870F8F" w:rsidRDefault="00870F8F" w:rsidP="008E5FA3"/>
    <w:p w:rsidR="00870F8F" w:rsidRDefault="00870F8F" w:rsidP="008E5FA3">
      <w:r>
        <w:t>Signed :</w:t>
      </w:r>
      <w:r>
        <w:tab/>
        <w:t>_______________________________</w:t>
      </w:r>
    </w:p>
    <w:p w:rsidR="00870F8F" w:rsidRDefault="00870F8F" w:rsidP="008E5FA3"/>
    <w:p w:rsidR="00870F8F" w:rsidRDefault="00870F8F" w:rsidP="008E5FA3">
      <w:r>
        <w:t>Date:</w:t>
      </w:r>
      <w:r>
        <w:tab/>
      </w:r>
      <w:r>
        <w:tab/>
        <w:t>______________________________</w:t>
      </w:r>
    </w:p>
    <w:p w:rsidR="00870F8F" w:rsidRDefault="00870F8F" w:rsidP="008E5FA3"/>
    <w:p w:rsidR="00870F8F" w:rsidRDefault="00870F8F" w:rsidP="008E5FA3"/>
    <w:p w:rsidR="00870F8F" w:rsidRDefault="00870F8F" w:rsidP="008E5FA3">
      <w:pPr>
        <w:rPr>
          <w:noProof/>
        </w:rPr>
      </w:pPr>
      <w:r>
        <w:rPr>
          <w:noProof/>
          <w:lang w:val="en-IE" w:eastAsia="en-IE"/>
        </w:rPr>
        <w:drawing>
          <wp:inline distT="0" distB="0" distL="0" distR="0">
            <wp:extent cx="5936615" cy="859790"/>
            <wp:effectExtent l="0" t="0" r="698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6615" cy="859790"/>
                    </a:xfrm>
                    <a:prstGeom prst="rect">
                      <a:avLst/>
                    </a:prstGeom>
                    <a:noFill/>
                    <a:ln>
                      <a:noFill/>
                    </a:ln>
                  </pic:spPr>
                </pic:pic>
              </a:graphicData>
            </a:graphic>
          </wp:inline>
        </w:drawing>
      </w:r>
    </w:p>
    <w:p w:rsidR="00870F8F" w:rsidRDefault="00870F8F" w:rsidP="008E5FA3">
      <w:pPr>
        <w:rPr>
          <w:noProof/>
        </w:rPr>
      </w:pPr>
    </w:p>
    <w:p w:rsidR="00870F8F" w:rsidRDefault="00870F8F" w:rsidP="008E5FA3">
      <w:pPr>
        <w:rPr>
          <w:noProof/>
        </w:rPr>
      </w:pPr>
    </w:p>
    <w:p w:rsidR="00870F8F" w:rsidRDefault="00870F8F" w:rsidP="008E5FA3">
      <w:r>
        <w:rPr>
          <w:noProof/>
          <w:lang w:val="en-IE" w:eastAsia="en-IE"/>
        </w:rPr>
        <w:drawing>
          <wp:inline distT="0" distB="0" distL="0" distR="0">
            <wp:extent cx="5267960" cy="296164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7960" cy="2961640"/>
                    </a:xfrm>
                    <a:prstGeom prst="rect">
                      <a:avLst/>
                    </a:prstGeom>
                    <a:noFill/>
                    <a:ln>
                      <a:noFill/>
                    </a:ln>
                  </pic:spPr>
                </pic:pic>
              </a:graphicData>
            </a:graphic>
          </wp:inline>
        </w:drawing>
      </w:r>
    </w:p>
    <w:sectPr w:rsidR="00870F8F" w:rsidSect="00DB783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2D4F91"/>
    <w:multiLevelType w:val="hybridMultilevel"/>
    <w:tmpl w:val="07909F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ttachedTemplate r:id="rId1"/>
  <w:stylePaneFormatFilter w:val="3F01"/>
  <w:revisionView w:inkAnnotations="0"/>
  <w:defaultTabStop w:val="720"/>
  <w:noPunctuationKerning/>
  <w:characterSpacingControl w:val="doNotCompress"/>
  <w:compat/>
  <w:rsids>
    <w:rsidRoot w:val="00651F34"/>
    <w:rsid w:val="001B3BA8"/>
    <w:rsid w:val="00651F34"/>
    <w:rsid w:val="00870F8F"/>
    <w:rsid w:val="008E5FA3"/>
    <w:rsid w:val="00C20E00"/>
    <w:rsid w:val="00DB7838"/>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83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B3B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51F34"/>
    <w:rPr>
      <w:rFonts w:ascii="Tahoma" w:hAnsi="Tahoma" w:cs="Tahoma"/>
      <w:sz w:val="16"/>
      <w:szCs w:val="16"/>
    </w:rPr>
  </w:style>
  <w:style w:type="character" w:customStyle="1" w:styleId="BalloonTextChar">
    <w:name w:val="Balloon Text Char"/>
    <w:basedOn w:val="DefaultParagraphFont"/>
    <w:link w:val="BalloonText"/>
    <w:uiPriority w:val="99"/>
    <w:semiHidden/>
    <w:rsid w:val="00651F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a\Documents\imelda\Application%20Form%20Granby%20Centr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Application Form Granby Centre.dotx</Template>
  <TotalTime>0</TotalTime>
  <Pages>5</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The Salvation Army</Company>
  <LinksUpToDate>false</LinksUpToDate>
  <CharactersWithSpaces>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Imelda McCarthy</dc:creator>
  <cp:lastModifiedBy>Imelda McCarthy</cp:lastModifiedBy>
  <cp:revision>1</cp:revision>
  <cp:lastPrinted>2017-05-22T13:34:00Z</cp:lastPrinted>
  <dcterms:created xsi:type="dcterms:W3CDTF">2017-10-31T11:34:00Z</dcterms:created>
  <dcterms:modified xsi:type="dcterms:W3CDTF">2017-10-31T11:34:00Z</dcterms:modified>
</cp:coreProperties>
</file>